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BC" w:rsidRPr="006976A8" w:rsidRDefault="00C82EBC" w:rsidP="0016007C">
      <w:pPr>
        <w:jc w:val="center"/>
        <w:rPr>
          <w:b/>
          <w:vertAlign w:val="superscript"/>
        </w:rPr>
      </w:pPr>
      <w:r w:rsidRPr="00F6348F">
        <w:rPr>
          <w:b/>
        </w:rPr>
        <w:t>Сведения</w:t>
      </w:r>
      <w:r>
        <w:rPr>
          <w:b/>
          <w:vertAlign w:val="superscript"/>
        </w:rPr>
        <w:t>*</w:t>
      </w:r>
    </w:p>
    <w:p w:rsidR="00C82EBC" w:rsidRPr="00F6348F" w:rsidRDefault="00C82EBC" w:rsidP="0016007C">
      <w:pPr>
        <w:jc w:val="center"/>
        <w:rPr>
          <w:b/>
        </w:rPr>
      </w:pPr>
      <w:r w:rsidRPr="00F6348F">
        <w:rPr>
          <w:b/>
        </w:rPr>
        <w:t>о доходах, об имуществе и обязате</w:t>
      </w:r>
      <w:r>
        <w:rPr>
          <w:b/>
        </w:rPr>
        <w:t>льствах имущественного характера государственного гражданского служащего                         Департамента Росприроднадзора по Центральному федеральному округу и членов его семьи  д</w:t>
      </w:r>
      <w:r w:rsidRPr="00F6348F">
        <w:rPr>
          <w:b/>
        </w:rPr>
        <w:t>ля размещения на сайте</w:t>
      </w:r>
    </w:p>
    <w:p w:rsidR="00C82EBC" w:rsidRPr="00F6348F" w:rsidRDefault="00C82EBC" w:rsidP="0016007C">
      <w:pPr>
        <w:jc w:val="center"/>
        <w:rPr>
          <w:b/>
        </w:rPr>
      </w:pPr>
      <w:r w:rsidRPr="00F6348F">
        <w:rPr>
          <w:b/>
        </w:rPr>
        <w:t>за период  с 1 января 201</w:t>
      </w:r>
      <w:r>
        <w:rPr>
          <w:b/>
        </w:rPr>
        <w:t>2</w:t>
      </w:r>
      <w:r w:rsidRPr="00F6348F">
        <w:rPr>
          <w:b/>
        </w:rPr>
        <w:t xml:space="preserve"> по 31 декабря 201</w:t>
      </w:r>
      <w:r>
        <w:rPr>
          <w:b/>
        </w:rPr>
        <w:t>2</w:t>
      </w:r>
    </w:p>
    <w:p w:rsidR="00C82EBC" w:rsidRPr="00FD484C" w:rsidRDefault="00C82EBC" w:rsidP="00F6348F">
      <w:pPr>
        <w:jc w:val="center"/>
      </w:pPr>
    </w:p>
    <w:tbl>
      <w:tblPr>
        <w:tblW w:w="1608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0"/>
        <w:gridCol w:w="1620"/>
        <w:gridCol w:w="1380"/>
        <w:gridCol w:w="2100"/>
        <w:gridCol w:w="1020"/>
        <w:gridCol w:w="1560"/>
        <w:gridCol w:w="1872"/>
        <w:gridCol w:w="1092"/>
        <w:gridCol w:w="1440"/>
        <w:gridCol w:w="1836"/>
      </w:tblGrid>
      <w:tr w:rsidR="00C82EBC" w:rsidRPr="008E77FA" w:rsidTr="00386987">
        <w:trPr>
          <w:trHeight w:val="681"/>
        </w:trPr>
        <w:tc>
          <w:tcPr>
            <w:tcW w:w="2160" w:type="dxa"/>
            <w:vMerge w:val="restart"/>
          </w:tcPr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Фамилия, имя, отчество гражданского служащего</w:t>
            </w:r>
          </w:p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</w:tcPr>
          <w:p w:rsidR="00C82EBC" w:rsidRPr="008E77FA" w:rsidRDefault="00C82EBC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Должность</w:t>
            </w:r>
          </w:p>
          <w:p w:rsidR="00C82EBC" w:rsidRPr="008E77FA" w:rsidRDefault="00C82EB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</w:tcPr>
          <w:p w:rsidR="00C82EBC" w:rsidRPr="008E77FA" w:rsidRDefault="00C82EBC" w:rsidP="00386987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Общая сумма</w:t>
            </w:r>
          </w:p>
          <w:p w:rsidR="00C82EBC" w:rsidRDefault="00C82EBC" w:rsidP="00386987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 xml:space="preserve">дохода за </w:t>
            </w:r>
          </w:p>
          <w:p w:rsidR="00C82EBC" w:rsidRPr="008E77FA" w:rsidRDefault="00C82EBC" w:rsidP="00386987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0"/>
                  <w:szCs w:val="20"/>
                </w:rPr>
                <w:t>2012</w:t>
              </w:r>
              <w:r w:rsidRPr="008E77FA">
                <w:rPr>
                  <w:sz w:val="20"/>
                  <w:szCs w:val="20"/>
                </w:rPr>
                <w:t xml:space="preserve"> г</w:t>
              </w:r>
            </w:smartTag>
            <w:r w:rsidRPr="008E77FA">
              <w:rPr>
                <w:sz w:val="20"/>
                <w:szCs w:val="20"/>
              </w:rPr>
              <w:t xml:space="preserve"> (рублей без копеек)</w:t>
            </w:r>
          </w:p>
        </w:tc>
        <w:tc>
          <w:tcPr>
            <w:tcW w:w="4680" w:type="dxa"/>
            <w:gridSpan w:val="3"/>
          </w:tcPr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04" w:type="dxa"/>
            <w:gridSpan w:val="3"/>
          </w:tcPr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836" w:type="dxa"/>
            <w:vMerge w:val="restart"/>
          </w:tcPr>
          <w:p w:rsidR="00C82EBC" w:rsidRPr="008E77FA" w:rsidRDefault="00C82EBC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C82EBC" w:rsidRPr="008E77FA" w:rsidTr="00386987">
        <w:trPr>
          <w:trHeight w:val="810"/>
        </w:trPr>
        <w:tc>
          <w:tcPr>
            <w:tcW w:w="2160" w:type="dxa"/>
            <w:vMerge/>
          </w:tcPr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C82EBC" w:rsidRPr="008E77FA" w:rsidRDefault="00C82EB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C82EBC" w:rsidRPr="008E77FA" w:rsidRDefault="00C82EBC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C82EBC" w:rsidRPr="008E77FA" w:rsidRDefault="00C82EBC" w:rsidP="008E77FA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0" w:type="dxa"/>
          </w:tcPr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</w:tcPr>
          <w:p w:rsidR="00C82EBC" w:rsidRPr="008E77FA" w:rsidRDefault="00C82EBC" w:rsidP="008E77FA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72" w:type="dxa"/>
          </w:tcPr>
          <w:p w:rsidR="00C82EBC" w:rsidRPr="008E77FA" w:rsidRDefault="00C82EBC" w:rsidP="008E77FA">
            <w:pPr>
              <w:ind w:left="-156"/>
              <w:jc w:val="center"/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</w:tcPr>
          <w:p w:rsidR="00C82EBC" w:rsidRPr="008E77FA" w:rsidRDefault="00C82EBC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0" w:type="dxa"/>
          </w:tcPr>
          <w:p w:rsidR="00C82EBC" w:rsidRPr="008E77FA" w:rsidRDefault="00C82EBC">
            <w:pPr>
              <w:rPr>
                <w:sz w:val="20"/>
                <w:szCs w:val="20"/>
              </w:rPr>
            </w:pPr>
            <w:r w:rsidRPr="008E77F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36" w:type="dxa"/>
            <w:vMerge/>
          </w:tcPr>
          <w:p w:rsidR="00C82EBC" w:rsidRPr="008E77FA" w:rsidRDefault="00C82EBC">
            <w:pPr>
              <w:rPr>
                <w:sz w:val="20"/>
                <w:szCs w:val="20"/>
              </w:rPr>
            </w:pPr>
          </w:p>
        </w:tc>
      </w:tr>
      <w:tr w:rsidR="00C82EBC" w:rsidRPr="00197BB2" w:rsidTr="00386987">
        <w:trPr>
          <w:trHeight w:val="761"/>
        </w:trPr>
        <w:tc>
          <w:tcPr>
            <w:tcW w:w="2160" w:type="dxa"/>
          </w:tcPr>
          <w:p w:rsidR="00C82EBC" w:rsidRPr="00576338" w:rsidRDefault="00C82EBC" w:rsidP="001611A1">
            <w:pPr>
              <w:jc w:val="center"/>
            </w:pPr>
            <w:r>
              <w:t>Татьянич Татьяна Борисовна</w:t>
            </w:r>
          </w:p>
        </w:tc>
        <w:tc>
          <w:tcPr>
            <w:tcW w:w="1620" w:type="dxa"/>
          </w:tcPr>
          <w:p w:rsidR="00C82EBC" w:rsidRPr="001611A1" w:rsidRDefault="00C82EBC" w:rsidP="00DF3B8D">
            <w:pPr>
              <w:ind w:left="-27" w:right="-129"/>
              <w:jc w:val="center"/>
              <w:rPr>
                <w:sz w:val="20"/>
                <w:szCs w:val="20"/>
              </w:rPr>
            </w:pPr>
            <w:r>
              <w:t>Г</w:t>
            </w:r>
            <w:r w:rsidRPr="0016007C">
              <w:t>лавный специалист-эксперт</w:t>
            </w:r>
          </w:p>
        </w:tc>
        <w:tc>
          <w:tcPr>
            <w:tcW w:w="1380" w:type="dxa"/>
          </w:tcPr>
          <w:p w:rsidR="00C82EBC" w:rsidRPr="00197BB2" w:rsidRDefault="00C82EBC" w:rsidP="001611A1">
            <w:pPr>
              <w:jc w:val="center"/>
            </w:pPr>
            <w:r>
              <w:t>251078</w:t>
            </w:r>
          </w:p>
        </w:tc>
        <w:tc>
          <w:tcPr>
            <w:tcW w:w="2100" w:type="dxa"/>
          </w:tcPr>
          <w:p w:rsidR="00C82EBC" w:rsidRDefault="00C82EBC" w:rsidP="00576338">
            <w:r>
              <w:t>квартира</w:t>
            </w:r>
          </w:p>
          <w:p w:rsidR="00C82EBC" w:rsidRDefault="00C82EBC" w:rsidP="00576338"/>
          <w:p w:rsidR="00C82EBC" w:rsidRDefault="00C82EBC" w:rsidP="00576338">
            <w:r>
              <w:t>квартира</w:t>
            </w:r>
          </w:p>
          <w:p w:rsidR="00C82EBC" w:rsidRPr="00197BB2" w:rsidRDefault="00C82EBC" w:rsidP="00576338"/>
        </w:tc>
        <w:tc>
          <w:tcPr>
            <w:tcW w:w="1020" w:type="dxa"/>
          </w:tcPr>
          <w:p w:rsidR="00C82EBC" w:rsidRDefault="00C82EBC" w:rsidP="00FD4F3A">
            <w:r w:rsidRPr="00557106">
              <w:t>40,4</w:t>
            </w:r>
          </w:p>
          <w:p w:rsidR="00C82EBC" w:rsidRDefault="00C82EBC" w:rsidP="00FD4F3A"/>
          <w:p w:rsidR="00C82EBC" w:rsidRPr="00557106" w:rsidRDefault="00C82EBC" w:rsidP="00FD4F3A">
            <w:r>
              <w:t>108,1</w:t>
            </w:r>
          </w:p>
        </w:tc>
        <w:tc>
          <w:tcPr>
            <w:tcW w:w="1560" w:type="dxa"/>
          </w:tcPr>
          <w:p w:rsidR="00C82EBC" w:rsidRDefault="00C82EBC" w:rsidP="008E77FA">
            <w:pPr>
              <w:ind w:left="-5" w:firstLine="5"/>
              <w:jc w:val="center"/>
            </w:pPr>
            <w:r>
              <w:t>Россия</w:t>
            </w:r>
          </w:p>
          <w:p w:rsidR="00C82EBC" w:rsidRDefault="00C82EBC" w:rsidP="008E77FA">
            <w:pPr>
              <w:ind w:left="-5" w:firstLine="5"/>
              <w:jc w:val="center"/>
            </w:pPr>
          </w:p>
          <w:p w:rsidR="00C82EBC" w:rsidRPr="00A10F8F" w:rsidRDefault="00C82EBC" w:rsidP="008E77FA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872" w:type="dxa"/>
          </w:tcPr>
          <w:p w:rsidR="00C82EBC" w:rsidRPr="00197BB2" w:rsidRDefault="00C82EBC" w:rsidP="00135C1A">
            <w:r>
              <w:t>Не имеется</w:t>
            </w:r>
          </w:p>
        </w:tc>
        <w:tc>
          <w:tcPr>
            <w:tcW w:w="1092" w:type="dxa"/>
          </w:tcPr>
          <w:p w:rsidR="00C82EBC" w:rsidRPr="00197BB2" w:rsidRDefault="00C82EBC" w:rsidP="008E77FA">
            <w:pPr>
              <w:jc w:val="center"/>
            </w:pPr>
          </w:p>
        </w:tc>
        <w:tc>
          <w:tcPr>
            <w:tcW w:w="1440" w:type="dxa"/>
          </w:tcPr>
          <w:p w:rsidR="00C82EBC" w:rsidRPr="00A10F8F" w:rsidRDefault="00C82EBC" w:rsidP="008E77FA">
            <w:pPr>
              <w:ind w:left="-5" w:firstLine="5"/>
              <w:jc w:val="center"/>
            </w:pPr>
          </w:p>
        </w:tc>
        <w:tc>
          <w:tcPr>
            <w:tcW w:w="1836" w:type="dxa"/>
          </w:tcPr>
          <w:p w:rsidR="00C82EBC" w:rsidRPr="001611A1" w:rsidRDefault="00C82EBC" w:rsidP="0041043E">
            <w:r>
              <w:t xml:space="preserve">Легковой автомобиль Джип Компасс </w:t>
            </w:r>
          </w:p>
        </w:tc>
      </w:tr>
      <w:tr w:rsidR="00C82EBC" w:rsidRPr="00197BB2" w:rsidTr="00386987">
        <w:trPr>
          <w:trHeight w:val="1020"/>
        </w:trPr>
        <w:tc>
          <w:tcPr>
            <w:tcW w:w="2160" w:type="dxa"/>
          </w:tcPr>
          <w:p w:rsidR="00C82EBC" w:rsidRPr="008E77FA" w:rsidRDefault="00C82EBC" w:rsidP="001611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E77FA">
              <w:rPr>
                <w:sz w:val="20"/>
                <w:szCs w:val="20"/>
              </w:rPr>
              <w:t>упруг</w:t>
            </w:r>
          </w:p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82EBC" w:rsidRDefault="00C82EBC" w:rsidP="00F27877">
            <w:pPr>
              <w:jc w:val="center"/>
            </w:pPr>
          </w:p>
        </w:tc>
        <w:tc>
          <w:tcPr>
            <w:tcW w:w="1380" w:type="dxa"/>
          </w:tcPr>
          <w:p w:rsidR="00C82EBC" w:rsidRDefault="00C82EBC" w:rsidP="008E77FA">
            <w:pPr>
              <w:jc w:val="center"/>
            </w:pPr>
            <w:r w:rsidRPr="00057DB0">
              <w:t>2879436</w:t>
            </w:r>
          </w:p>
        </w:tc>
        <w:tc>
          <w:tcPr>
            <w:tcW w:w="2100" w:type="dxa"/>
          </w:tcPr>
          <w:p w:rsidR="00C82EBC" w:rsidRDefault="00C82EBC">
            <w:r w:rsidRPr="005E54D0">
              <w:t>Не имеется</w:t>
            </w:r>
          </w:p>
        </w:tc>
        <w:tc>
          <w:tcPr>
            <w:tcW w:w="1020" w:type="dxa"/>
          </w:tcPr>
          <w:p w:rsidR="00C82EBC" w:rsidRPr="00557106" w:rsidRDefault="00C82EBC" w:rsidP="00FD4F3A"/>
        </w:tc>
        <w:tc>
          <w:tcPr>
            <w:tcW w:w="1560" w:type="dxa"/>
          </w:tcPr>
          <w:p w:rsidR="00C82EBC" w:rsidRDefault="00C82EBC" w:rsidP="008E77FA">
            <w:pPr>
              <w:ind w:left="-5" w:firstLine="5"/>
              <w:jc w:val="center"/>
            </w:pPr>
          </w:p>
        </w:tc>
        <w:tc>
          <w:tcPr>
            <w:tcW w:w="1872" w:type="dxa"/>
          </w:tcPr>
          <w:p w:rsidR="00C82EBC" w:rsidRDefault="00C82EBC" w:rsidP="00720D75">
            <w:r>
              <w:t>квартира</w:t>
            </w:r>
          </w:p>
          <w:p w:rsidR="00C82EBC" w:rsidRDefault="00C82EBC" w:rsidP="00135C1A">
            <w:r>
              <w:t>(безвозмездное пользование)</w:t>
            </w:r>
          </w:p>
        </w:tc>
        <w:tc>
          <w:tcPr>
            <w:tcW w:w="1092" w:type="dxa"/>
          </w:tcPr>
          <w:p w:rsidR="00C82EBC" w:rsidRDefault="00C82EBC" w:rsidP="00720D75">
            <w:r w:rsidRPr="00557106">
              <w:t>40,4</w:t>
            </w:r>
          </w:p>
          <w:p w:rsidR="00C82EBC" w:rsidRPr="00197BB2" w:rsidRDefault="00C82EBC" w:rsidP="008E77FA">
            <w:pPr>
              <w:jc w:val="center"/>
            </w:pPr>
          </w:p>
        </w:tc>
        <w:tc>
          <w:tcPr>
            <w:tcW w:w="1440" w:type="dxa"/>
          </w:tcPr>
          <w:p w:rsidR="00C82EBC" w:rsidRDefault="00C82EBC" w:rsidP="00720D75">
            <w:pPr>
              <w:ind w:left="-5" w:firstLine="5"/>
              <w:jc w:val="center"/>
            </w:pPr>
            <w:r>
              <w:t>Россия</w:t>
            </w:r>
          </w:p>
          <w:p w:rsidR="00C82EBC" w:rsidRPr="006976A8" w:rsidRDefault="00C82EBC" w:rsidP="008E77FA">
            <w:pPr>
              <w:ind w:left="-5" w:firstLine="5"/>
              <w:jc w:val="center"/>
            </w:pPr>
          </w:p>
        </w:tc>
        <w:tc>
          <w:tcPr>
            <w:tcW w:w="1836" w:type="dxa"/>
          </w:tcPr>
          <w:p w:rsidR="00C82EBC" w:rsidRDefault="00C82EBC" w:rsidP="006B26E7">
            <w:r>
              <w:t>Легковой автомобиль</w:t>
            </w:r>
          </w:p>
          <w:p w:rsidR="00C82EBC" w:rsidRDefault="00C82EBC" w:rsidP="006B26E7">
            <w:r>
              <w:t>Джип Гранд Чероки</w:t>
            </w:r>
          </w:p>
        </w:tc>
      </w:tr>
      <w:tr w:rsidR="00C82EBC" w:rsidRPr="00197BB2" w:rsidTr="00386987">
        <w:trPr>
          <w:trHeight w:val="859"/>
        </w:trPr>
        <w:tc>
          <w:tcPr>
            <w:tcW w:w="2160" w:type="dxa"/>
          </w:tcPr>
          <w:p w:rsidR="00C82EBC" w:rsidRPr="008E77FA" w:rsidRDefault="00C82EBC" w:rsidP="008E77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C82EBC" w:rsidRPr="00197BB2" w:rsidRDefault="00C82EBC" w:rsidP="008E77FA">
            <w:pPr>
              <w:jc w:val="center"/>
            </w:pPr>
          </w:p>
        </w:tc>
        <w:tc>
          <w:tcPr>
            <w:tcW w:w="1380" w:type="dxa"/>
          </w:tcPr>
          <w:p w:rsidR="00C82EBC" w:rsidRDefault="00C82EBC">
            <w:r w:rsidRPr="00BB44A8">
              <w:t>Не имеется</w:t>
            </w:r>
          </w:p>
        </w:tc>
        <w:tc>
          <w:tcPr>
            <w:tcW w:w="2100" w:type="dxa"/>
          </w:tcPr>
          <w:p w:rsidR="00C82EBC" w:rsidRDefault="00C82EBC">
            <w:r w:rsidRPr="005E54D0">
              <w:t>Не имеется</w:t>
            </w:r>
          </w:p>
        </w:tc>
        <w:tc>
          <w:tcPr>
            <w:tcW w:w="1020" w:type="dxa"/>
          </w:tcPr>
          <w:p w:rsidR="00C82EBC" w:rsidRPr="00197BB2" w:rsidRDefault="00C82EBC" w:rsidP="008E77FA">
            <w:pPr>
              <w:jc w:val="center"/>
            </w:pPr>
          </w:p>
        </w:tc>
        <w:tc>
          <w:tcPr>
            <w:tcW w:w="1560" w:type="dxa"/>
          </w:tcPr>
          <w:p w:rsidR="00C82EBC" w:rsidRPr="00197BB2" w:rsidRDefault="00C82EBC" w:rsidP="008E77FA">
            <w:pPr>
              <w:jc w:val="center"/>
            </w:pPr>
          </w:p>
        </w:tc>
        <w:tc>
          <w:tcPr>
            <w:tcW w:w="1872" w:type="dxa"/>
          </w:tcPr>
          <w:p w:rsidR="00C82EBC" w:rsidRDefault="00C82EBC" w:rsidP="00E41257">
            <w:r>
              <w:t>квартира</w:t>
            </w:r>
          </w:p>
          <w:p w:rsidR="00C82EBC" w:rsidRDefault="00C82EBC" w:rsidP="00E41257">
            <w:r>
              <w:t>(безвозмездное пользование)</w:t>
            </w:r>
          </w:p>
        </w:tc>
        <w:tc>
          <w:tcPr>
            <w:tcW w:w="1092" w:type="dxa"/>
          </w:tcPr>
          <w:p w:rsidR="00C82EBC" w:rsidRDefault="00C82EBC" w:rsidP="00E41257">
            <w:r w:rsidRPr="00557106">
              <w:t>40,4</w:t>
            </w:r>
          </w:p>
          <w:p w:rsidR="00C82EBC" w:rsidRPr="00197BB2" w:rsidRDefault="00C82EBC" w:rsidP="00E41257">
            <w:pPr>
              <w:jc w:val="center"/>
            </w:pPr>
          </w:p>
        </w:tc>
        <w:tc>
          <w:tcPr>
            <w:tcW w:w="1440" w:type="dxa"/>
          </w:tcPr>
          <w:p w:rsidR="00C82EBC" w:rsidRDefault="00C82EBC" w:rsidP="00E41257">
            <w:pPr>
              <w:ind w:left="-5" w:firstLine="5"/>
              <w:jc w:val="center"/>
            </w:pPr>
            <w:r>
              <w:t>Россия</w:t>
            </w:r>
          </w:p>
          <w:p w:rsidR="00C82EBC" w:rsidRPr="006976A8" w:rsidRDefault="00C82EBC" w:rsidP="00E41257">
            <w:pPr>
              <w:ind w:left="-5" w:firstLine="5"/>
              <w:jc w:val="center"/>
            </w:pPr>
          </w:p>
        </w:tc>
        <w:tc>
          <w:tcPr>
            <w:tcW w:w="1836" w:type="dxa"/>
          </w:tcPr>
          <w:p w:rsidR="00C82EBC" w:rsidRDefault="00C82EBC">
            <w:r w:rsidRPr="00BB54B8">
              <w:t>Не имеется</w:t>
            </w:r>
          </w:p>
        </w:tc>
      </w:tr>
      <w:tr w:rsidR="00C82EBC" w:rsidRPr="00197BB2" w:rsidTr="00386987">
        <w:trPr>
          <w:trHeight w:val="435"/>
        </w:trPr>
        <w:tc>
          <w:tcPr>
            <w:tcW w:w="2160" w:type="dxa"/>
          </w:tcPr>
          <w:p w:rsidR="00C82EBC" w:rsidRPr="008E77FA" w:rsidRDefault="00C82EBC" w:rsidP="00E412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20" w:type="dxa"/>
          </w:tcPr>
          <w:p w:rsidR="00C82EBC" w:rsidRPr="00197BB2" w:rsidRDefault="00C82EBC" w:rsidP="008E77FA">
            <w:pPr>
              <w:jc w:val="center"/>
            </w:pPr>
          </w:p>
        </w:tc>
        <w:tc>
          <w:tcPr>
            <w:tcW w:w="1380" w:type="dxa"/>
          </w:tcPr>
          <w:p w:rsidR="00C82EBC" w:rsidRDefault="00C82EBC">
            <w:r w:rsidRPr="00BB44A8">
              <w:t>Не имеется</w:t>
            </w:r>
          </w:p>
        </w:tc>
        <w:tc>
          <w:tcPr>
            <w:tcW w:w="2100" w:type="dxa"/>
          </w:tcPr>
          <w:p w:rsidR="00C82EBC" w:rsidRDefault="00C82EBC">
            <w:r w:rsidRPr="005E54D0">
              <w:t>Не имеется</w:t>
            </w:r>
          </w:p>
        </w:tc>
        <w:tc>
          <w:tcPr>
            <w:tcW w:w="1020" w:type="dxa"/>
          </w:tcPr>
          <w:p w:rsidR="00C82EBC" w:rsidRPr="00197BB2" w:rsidRDefault="00C82EBC"/>
        </w:tc>
        <w:tc>
          <w:tcPr>
            <w:tcW w:w="1560" w:type="dxa"/>
          </w:tcPr>
          <w:p w:rsidR="00C82EBC" w:rsidRPr="00197BB2" w:rsidRDefault="00C82EBC"/>
        </w:tc>
        <w:tc>
          <w:tcPr>
            <w:tcW w:w="1872" w:type="dxa"/>
          </w:tcPr>
          <w:p w:rsidR="00C82EBC" w:rsidRDefault="00C82EBC" w:rsidP="00E41257">
            <w:r>
              <w:t>квартира</w:t>
            </w:r>
          </w:p>
          <w:p w:rsidR="00C82EBC" w:rsidRDefault="00C82EBC" w:rsidP="00E41257">
            <w:r>
              <w:t>(безвозмездное пользование)</w:t>
            </w:r>
          </w:p>
        </w:tc>
        <w:tc>
          <w:tcPr>
            <w:tcW w:w="1092" w:type="dxa"/>
          </w:tcPr>
          <w:p w:rsidR="00C82EBC" w:rsidRDefault="00C82EBC" w:rsidP="00E41257">
            <w:r w:rsidRPr="00557106">
              <w:t>40,4</w:t>
            </w:r>
          </w:p>
          <w:p w:rsidR="00C82EBC" w:rsidRPr="00197BB2" w:rsidRDefault="00C82EBC" w:rsidP="00E41257">
            <w:pPr>
              <w:jc w:val="center"/>
            </w:pPr>
          </w:p>
        </w:tc>
        <w:tc>
          <w:tcPr>
            <w:tcW w:w="1440" w:type="dxa"/>
          </w:tcPr>
          <w:p w:rsidR="00C82EBC" w:rsidRDefault="00C82EBC" w:rsidP="00E41257">
            <w:pPr>
              <w:ind w:left="-5" w:firstLine="5"/>
              <w:jc w:val="center"/>
            </w:pPr>
            <w:r>
              <w:t>Россия</w:t>
            </w:r>
          </w:p>
          <w:p w:rsidR="00C82EBC" w:rsidRPr="006976A8" w:rsidRDefault="00C82EBC" w:rsidP="00E41257">
            <w:pPr>
              <w:ind w:left="-5" w:firstLine="5"/>
              <w:jc w:val="center"/>
            </w:pPr>
          </w:p>
        </w:tc>
        <w:tc>
          <w:tcPr>
            <w:tcW w:w="1836" w:type="dxa"/>
          </w:tcPr>
          <w:p w:rsidR="00C82EBC" w:rsidRDefault="00C82EBC">
            <w:r w:rsidRPr="00BB54B8">
              <w:t>Не имеется</w:t>
            </w:r>
          </w:p>
        </w:tc>
      </w:tr>
    </w:tbl>
    <w:p w:rsidR="00C82EBC" w:rsidRDefault="00C82EBC" w:rsidP="00F6348F">
      <w:pPr>
        <w:ind w:left="10080" w:firstLine="540"/>
      </w:pPr>
    </w:p>
    <w:sectPr w:rsidR="00C82EBC" w:rsidSect="008E77F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BB2"/>
    <w:rsid w:val="00057547"/>
    <w:rsid w:val="00057DB0"/>
    <w:rsid w:val="0009630E"/>
    <w:rsid w:val="000B1FB2"/>
    <w:rsid w:val="00104790"/>
    <w:rsid w:val="001137D6"/>
    <w:rsid w:val="00135C1A"/>
    <w:rsid w:val="0016007C"/>
    <w:rsid w:val="001611A1"/>
    <w:rsid w:val="00197BB2"/>
    <w:rsid w:val="001A40DE"/>
    <w:rsid w:val="001C6C1A"/>
    <w:rsid w:val="002D60BB"/>
    <w:rsid w:val="00386987"/>
    <w:rsid w:val="003A39A6"/>
    <w:rsid w:val="003B23ED"/>
    <w:rsid w:val="003D1DCA"/>
    <w:rsid w:val="0041043E"/>
    <w:rsid w:val="004244B6"/>
    <w:rsid w:val="00557106"/>
    <w:rsid w:val="005641F3"/>
    <w:rsid w:val="00576338"/>
    <w:rsid w:val="005B1403"/>
    <w:rsid w:val="005D3B71"/>
    <w:rsid w:val="005E54D0"/>
    <w:rsid w:val="00621370"/>
    <w:rsid w:val="006976A8"/>
    <w:rsid w:val="006B26E7"/>
    <w:rsid w:val="006B4E99"/>
    <w:rsid w:val="00720D75"/>
    <w:rsid w:val="00734C32"/>
    <w:rsid w:val="007F4C63"/>
    <w:rsid w:val="00831FFB"/>
    <w:rsid w:val="00876BEA"/>
    <w:rsid w:val="00896A35"/>
    <w:rsid w:val="008E77FA"/>
    <w:rsid w:val="008F4392"/>
    <w:rsid w:val="00976607"/>
    <w:rsid w:val="009A6D5F"/>
    <w:rsid w:val="009C0646"/>
    <w:rsid w:val="009D1861"/>
    <w:rsid w:val="009F384C"/>
    <w:rsid w:val="00A10F8F"/>
    <w:rsid w:val="00AC44D1"/>
    <w:rsid w:val="00B030E7"/>
    <w:rsid w:val="00B273C6"/>
    <w:rsid w:val="00B55500"/>
    <w:rsid w:val="00B9727B"/>
    <w:rsid w:val="00BB44A8"/>
    <w:rsid w:val="00BB54B8"/>
    <w:rsid w:val="00BF3ACE"/>
    <w:rsid w:val="00C65627"/>
    <w:rsid w:val="00C82EBC"/>
    <w:rsid w:val="00CD1666"/>
    <w:rsid w:val="00CF11D6"/>
    <w:rsid w:val="00D35CDE"/>
    <w:rsid w:val="00DF3B8D"/>
    <w:rsid w:val="00E16046"/>
    <w:rsid w:val="00E41257"/>
    <w:rsid w:val="00E82584"/>
    <w:rsid w:val="00E97FC8"/>
    <w:rsid w:val="00EF1D70"/>
    <w:rsid w:val="00F02B5E"/>
    <w:rsid w:val="00F27877"/>
    <w:rsid w:val="00F57386"/>
    <w:rsid w:val="00F6348F"/>
    <w:rsid w:val="00F75460"/>
    <w:rsid w:val="00F95616"/>
    <w:rsid w:val="00FD484C"/>
    <w:rsid w:val="00FD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3C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97B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57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182</Words>
  <Characters>1043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dc:description/>
  <cp:lastModifiedBy>Пользователь</cp:lastModifiedBy>
  <cp:revision>7</cp:revision>
  <cp:lastPrinted>2013-03-06T10:50:00Z</cp:lastPrinted>
  <dcterms:created xsi:type="dcterms:W3CDTF">2013-03-06T09:16:00Z</dcterms:created>
  <dcterms:modified xsi:type="dcterms:W3CDTF">2013-05-24T06:56:00Z</dcterms:modified>
</cp:coreProperties>
</file>